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0F814" w14:textId="4A6490B5" w:rsidR="007049AE" w:rsidRDefault="007049AE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EFE11E" w14:textId="7273BC77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UMFREY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5D120C60" w14:textId="1871B57D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4C447D" w14:textId="51EC6592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017D09" w14:textId="7FFD5E3B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Oct.1477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Shyrreffe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Chilvers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Warwickshire(q.v.), was pardoned for 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</w:p>
    <w:p w14:paraId="3614F03A" w14:textId="4B45A02C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appearing to answer him touching a trespass committed against him by </w:t>
      </w:r>
      <w:proofErr w:type="gramStart"/>
      <w:r>
        <w:rPr>
          <w:rFonts w:ascii="Times New Roman" w:hAnsi="Times New Roman" w:cs="Times New Roman"/>
          <w:sz w:val="24"/>
          <w:szCs w:val="24"/>
        </w:rPr>
        <w:t>John</w:t>
      </w:r>
      <w:proofErr w:type="gramEnd"/>
    </w:p>
    <w:p w14:paraId="491E9BCA" w14:textId="0FF170BD" w:rsid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John Baker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Nuneaton</w:t>
      </w:r>
      <w:proofErr w:type="spellEnd"/>
      <w:r>
        <w:rPr>
          <w:rFonts w:ascii="Times New Roman" w:hAnsi="Times New Roman" w:cs="Times New Roman"/>
          <w:sz w:val="24"/>
          <w:szCs w:val="24"/>
        </w:rPr>
        <w:t>, the elder(q.v.)</w:t>
      </w:r>
    </w:p>
    <w:p w14:paraId="29D1BF85" w14:textId="77777777" w:rsidR="00992FF1" w:rsidRDefault="00992FF1" w:rsidP="00992F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(C.P.R. 1476-85 p.29)</w:t>
      </w:r>
    </w:p>
    <w:p w14:paraId="6EAD27B5" w14:textId="77777777" w:rsidR="00992FF1" w:rsidRDefault="00992FF1" w:rsidP="00992F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93528" w14:textId="77777777" w:rsidR="00992FF1" w:rsidRDefault="00992FF1" w:rsidP="00992FF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D8F04F" w14:textId="77777777" w:rsidR="00992FF1" w:rsidRDefault="00992FF1" w:rsidP="00992FF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2021</w:t>
      </w:r>
    </w:p>
    <w:p w14:paraId="3C7ECCC4" w14:textId="2387EA0E" w:rsidR="00992FF1" w:rsidRPr="00992FF1" w:rsidRDefault="00992FF1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B8BD5D" w14:textId="6F910C3E" w:rsidR="00602005" w:rsidRPr="00602005" w:rsidRDefault="00602005" w:rsidP="007049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83378CB" w14:textId="670EFC64" w:rsidR="007049AE" w:rsidRPr="007049AE" w:rsidRDefault="007049AE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7049AE" w:rsidRPr="007049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4A010" w14:textId="77777777" w:rsidR="007464BA" w:rsidRDefault="007464BA" w:rsidP="009139A6">
      <w:r>
        <w:separator/>
      </w:r>
    </w:p>
  </w:endnote>
  <w:endnote w:type="continuationSeparator" w:id="0">
    <w:p w14:paraId="48599FBD" w14:textId="77777777" w:rsidR="007464BA" w:rsidRDefault="007464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897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D09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155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5FD11" w14:textId="77777777" w:rsidR="007464BA" w:rsidRDefault="007464BA" w:rsidP="009139A6">
      <w:r>
        <w:separator/>
      </w:r>
    </w:p>
  </w:footnote>
  <w:footnote w:type="continuationSeparator" w:id="0">
    <w:p w14:paraId="01E489C9" w14:textId="77777777" w:rsidR="007464BA" w:rsidRDefault="007464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CEA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43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1FB8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BA"/>
    <w:rsid w:val="000666E0"/>
    <w:rsid w:val="002510B7"/>
    <w:rsid w:val="005C130B"/>
    <w:rsid w:val="00602005"/>
    <w:rsid w:val="00644990"/>
    <w:rsid w:val="007049AE"/>
    <w:rsid w:val="007464BA"/>
    <w:rsid w:val="00826F5C"/>
    <w:rsid w:val="009139A6"/>
    <w:rsid w:val="009448BB"/>
    <w:rsid w:val="00992FF1"/>
    <w:rsid w:val="00A3176C"/>
    <w:rsid w:val="00BA00AB"/>
    <w:rsid w:val="00C637D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54A28"/>
  <w15:chartTrackingRefBased/>
  <w15:docId w15:val="{C69B3073-F399-4493-9484-B7FA0463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2021-03-25T20:40:00Z</dcterms:created>
  <dcterms:modified xsi:type="dcterms:W3CDTF">2021-03-25T21:50:00Z</dcterms:modified>
</cp:coreProperties>
</file>